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120" w:rsidRDefault="00FC6120" w:rsidP="00E74B54">
      <w:pPr>
        <w:rPr>
          <w:b/>
          <w:sz w:val="24"/>
          <w:szCs w:val="24"/>
        </w:rPr>
      </w:pPr>
      <w:r w:rsidRPr="00895724">
        <w:rPr>
          <w:rFonts w:hint="eastAsia"/>
          <w:b/>
          <w:sz w:val="24"/>
          <w:szCs w:val="24"/>
        </w:rPr>
        <w:t>附件</w:t>
      </w:r>
      <w:r>
        <w:rPr>
          <w:rFonts w:hint="eastAsia"/>
          <w:b/>
          <w:sz w:val="24"/>
          <w:szCs w:val="24"/>
        </w:rPr>
        <w:t>一</w:t>
      </w:r>
      <w:r w:rsidRPr="00895724">
        <w:rPr>
          <w:rFonts w:hint="eastAsia"/>
          <w:b/>
          <w:sz w:val="24"/>
          <w:szCs w:val="24"/>
        </w:rPr>
        <w:t>、“</w:t>
      </w:r>
      <w:r>
        <w:rPr>
          <w:rFonts w:hint="eastAsia"/>
          <w:b/>
          <w:sz w:val="24"/>
          <w:szCs w:val="24"/>
        </w:rPr>
        <w:t>与日本法政大学硕士生联合培养项目</w:t>
      </w:r>
      <w:r w:rsidRPr="00895724">
        <w:rPr>
          <w:rFonts w:hint="eastAsia"/>
          <w:b/>
          <w:sz w:val="24"/>
          <w:szCs w:val="24"/>
        </w:rPr>
        <w:t>”报名表</w:t>
      </w:r>
    </w:p>
    <w:p w:rsidR="00FC6120" w:rsidRDefault="00FC6120" w:rsidP="00E74B54">
      <w:pPr>
        <w:rPr>
          <w:b/>
          <w:sz w:val="24"/>
          <w:szCs w:val="24"/>
        </w:rPr>
      </w:pPr>
    </w:p>
    <w:p w:rsidR="00FC6120" w:rsidRDefault="00FC6120" w:rsidP="00E74B54">
      <w:pPr>
        <w:rPr>
          <w:b/>
          <w:sz w:val="24"/>
          <w:szCs w:val="24"/>
        </w:rPr>
      </w:pPr>
    </w:p>
    <w:p w:rsidR="00FC6120" w:rsidRPr="00B87386" w:rsidRDefault="00FC6120" w:rsidP="00E74B54">
      <w:pPr>
        <w:jc w:val="center"/>
        <w:rPr>
          <w:rFonts w:ascii="宋体"/>
          <w:b/>
          <w:sz w:val="39"/>
        </w:rPr>
      </w:pPr>
      <w:r>
        <w:rPr>
          <w:rFonts w:ascii="宋体" w:hAnsi="宋体" w:hint="eastAsia"/>
          <w:b/>
          <w:sz w:val="39"/>
        </w:rPr>
        <w:t>与日本法政大学联合培养</w:t>
      </w:r>
      <w:r w:rsidRPr="00B87386">
        <w:rPr>
          <w:rFonts w:ascii="宋体" w:hAnsi="宋体" w:hint="eastAsia"/>
          <w:b/>
          <w:sz w:val="39"/>
        </w:rPr>
        <w:t>项目报名表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1559"/>
        <w:gridCol w:w="1279"/>
        <w:gridCol w:w="259"/>
        <w:gridCol w:w="875"/>
        <w:gridCol w:w="1353"/>
        <w:gridCol w:w="394"/>
        <w:gridCol w:w="925"/>
        <w:gridCol w:w="1435"/>
      </w:tblGrid>
      <w:tr w:rsidR="00FC6120" w:rsidRPr="000417F6" w:rsidTr="000D4C70">
        <w:trPr>
          <w:trHeight w:val="764"/>
          <w:jc w:val="center"/>
        </w:trPr>
        <w:tc>
          <w:tcPr>
            <w:tcW w:w="1668" w:type="dxa"/>
            <w:vMerge w:val="restart"/>
            <w:vAlign w:val="center"/>
          </w:tcPr>
          <w:p w:rsidR="00FC6120" w:rsidRPr="000417F6" w:rsidRDefault="00FC6120" w:rsidP="000D4C70">
            <w:pPr>
              <w:spacing w:line="360" w:lineRule="exact"/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宋体" w:hint="eastAsia"/>
                <w:szCs w:val="21"/>
              </w:rPr>
              <w:t>个人情况</w:t>
            </w:r>
          </w:p>
          <w:p w:rsidR="00FC6120" w:rsidRPr="000417F6" w:rsidRDefault="00FC6120" w:rsidP="000D4C70">
            <w:pPr>
              <w:spacing w:line="360" w:lineRule="exact"/>
              <w:jc w:val="center"/>
              <w:rPr>
                <w:rFonts w:ascii="Arial Narrow" w:eastAsia="黑体" w:hAnsi="Arial Narrow"/>
                <w:szCs w:val="21"/>
              </w:rPr>
            </w:pPr>
            <w:r w:rsidRPr="000417F6">
              <w:rPr>
                <w:rFonts w:ascii="Arial Narrow" w:eastAsia="黑体" w:hAnsi="Arial Narrow"/>
                <w:szCs w:val="21"/>
              </w:rPr>
              <w:t>Personal Information</w:t>
            </w:r>
          </w:p>
        </w:tc>
        <w:tc>
          <w:tcPr>
            <w:tcW w:w="1559" w:type="dxa"/>
            <w:vAlign w:val="center"/>
          </w:tcPr>
          <w:p w:rsidR="00FC6120" w:rsidRPr="000417F6" w:rsidRDefault="00FC6120" w:rsidP="000D4C70">
            <w:pPr>
              <w:spacing w:line="180" w:lineRule="atLeast"/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宋体" w:hint="eastAsia"/>
                <w:szCs w:val="21"/>
              </w:rPr>
              <w:t>姓</w:t>
            </w:r>
            <w:r w:rsidRPr="000417F6">
              <w:rPr>
                <w:rFonts w:ascii="Arial Narrow" w:hAnsi="Arial Narrow"/>
                <w:szCs w:val="21"/>
              </w:rPr>
              <w:t xml:space="preserve"> </w:t>
            </w:r>
            <w:r w:rsidRPr="000417F6">
              <w:rPr>
                <w:rFonts w:ascii="Arial Narrow" w:hAnsi="宋体" w:hint="eastAsia"/>
                <w:szCs w:val="21"/>
              </w:rPr>
              <w:t>名</w:t>
            </w:r>
          </w:p>
          <w:p w:rsidR="00FC6120" w:rsidRPr="000417F6" w:rsidRDefault="00FC6120" w:rsidP="000D4C70">
            <w:pPr>
              <w:spacing w:line="180" w:lineRule="atLeast"/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Arial Narrow"/>
                <w:szCs w:val="21"/>
              </w:rPr>
              <w:t>Name</w:t>
            </w:r>
          </w:p>
        </w:tc>
        <w:tc>
          <w:tcPr>
            <w:tcW w:w="1279" w:type="dxa"/>
            <w:vAlign w:val="center"/>
          </w:tcPr>
          <w:p w:rsidR="00FC6120" w:rsidRPr="000417F6" w:rsidRDefault="00FC6120" w:rsidP="000D4C70">
            <w:pPr>
              <w:jc w:val="left"/>
              <w:rPr>
                <w:rFonts w:ascii="Arial Narrow" w:hAnsi="Arial Narrow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宋体" w:hint="eastAsia"/>
                <w:szCs w:val="21"/>
              </w:rPr>
              <w:t>性</w:t>
            </w:r>
            <w:r w:rsidRPr="000417F6">
              <w:rPr>
                <w:rFonts w:ascii="Arial Narrow" w:hAnsi="Arial Narrow"/>
                <w:szCs w:val="21"/>
              </w:rPr>
              <w:t xml:space="preserve"> </w:t>
            </w:r>
            <w:r w:rsidRPr="000417F6">
              <w:rPr>
                <w:rFonts w:ascii="Arial Narrow" w:hAnsi="宋体" w:hint="eastAsia"/>
                <w:szCs w:val="21"/>
              </w:rPr>
              <w:t>别</w:t>
            </w:r>
          </w:p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Arial Narrow"/>
                <w:szCs w:val="21"/>
              </w:rPr>
              <w:t>Gender</w:t>
            </w:r>
          </w:p>
        </w:tc>
        <w:tc>
          <w:tcPr>
            <w:tcW w:w="1353" w:type="dxa"/>
            <w:vAlign w:val="center"/>
          </w:tcPr>
          <w:p w:rsidR="00FC6120" w:rsidRPr="000417F6" w:rsidRDefault="00FC6120" w:rsidP="000D4C70">
            <w:pPr>
              <w:jc w:val="left"/>
              <w:rPr>
                <w:rFonts w:ascii="Arial Narrow" w:hAnsi="Arial Narrow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宋体" w:hint="eastAsia"/>
                <w:szCs w:val="21"/>
              </w:rPr>
              <w:t>出生日期</w:t>
            </w:r>
          </w:p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Arial Narrow"/>
                <w:szCs w:val="21"/>
              </w:rPr>
              <w:t>Date of Birth</w:t>
            </w:r>
          </w:p>
        </w:tc>
        <w:tc>
          <w:tcPr>
            <w:tcW w:w="1435" w:type="dxa"/>
            <w:vAlign w:val="center"/>
          </w:tcPr>
          <w:p w:rsidR="00FC6120" w:rsidRPr="000417F6" w:rsidRDefault="00FC6120" w:rsidP="000D4C70">
            <w:pPr>
              <w:jc w:val="left"/>
              <w:rPr>
                <w:rFonts w:ascii="Arial Narrow" w:hAnsi="Arial Narrow"/>
                <w:szCs w:val="21"/>
              </w:rPr>
            </w:pPr>
          </w:p>
        </w:tc>
      </w:tr>
      <w:tr w:rsidR="00FC6120" w:rsidRPr="000417F6" w:rsidTr="000D4C70">
        <w:trPr>
          <w:trHeight w:val="834"/>
          <w:jc w:val="center"/>
        </w:trPr>
        <w:tc>
          <w:tcPr>
            <w:tcW w:w="1668" w:type="dxa"/>
            <w:vMerge/>
            <w:vAlign w:val="center"/>
          </w:tcPr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宋体" w:hint="eastAsia"/>
                <w:szCs w:val="21"/>
              </w:rPr>
              <w:t>联系电话</w:t>
            </w:r>
          </w:p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Arial Narrow"/>
                <w:szCs w:val="21"/>
              </w:rPr>
              <w:t>Phone Number</w:t>
            </w:r>
          </w:p>
        </w:tc>
        <w:tc>
          <w:tcPr>
            <w:tcW w:w="1279" w:type="dxa"/>
            <w:vAlign w:val="center"/>
          </w:tcPr>
          <w:p w:rsidR="00FC6120" w:rsidRPr="000417F6" w:rsidRDefault="00FC6120" w:rsidP="000D4C70">
            <w:pPr>
              <w:jc w:val="left"/>
              <w:rPr>
                <w:rFonts w:ascii="Arial Narrow" w:hAnsi="Arial Narrow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Arial Narrow"/>
                <w:szCs w:val="21"/>
              </w:rPr>
              <w:t>E-mail</w:t>
            </w:r>
          </w:p>
        </w:tc>
        <w:tc>
          <w:tcPr>
            <w:tcW w:w="4107" w:type="dxa"/>
            <w:gridSpan w:val="4"/>
            <w:vAlign w:val="center"/>
          </w:tcPr>
          <w:p w:rsidR="00FC6120" w:rsidRPr="000417F6" w:rsidRDefault="00FC6120" w:rsidP="000D4C70">
            <w:pPr>
              <w:jc w:val="left"/>
              <w:rPr>
                <w:rFonts w:ascii="Arial Narrow" w:hAnsi="Arial Narrow"/>
                <w:szCs w:val="21"/>
              </w:rPr>
            </w:pPr>
          </w:p>
        </w:tc>
      </w:tr>
      <w:tr w:rsidR="00FC6120" w:rsidRPr="000417F6" w:rsidTr="000D4C70">
        <w:trPr>
          <w:trHeight w:val="986"/>
          <w:jc w:val="center"/>
        </w:trPr>
        <w:tc>
          <w:tcPr>
            <w:tcW w:w="1668" w:type="dxa"/>
            <w:vMerge/>
            <w:vAlign w:val="center"/>
          </w:tcPr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宋体" w:hint="eastAsia"/>
                <w:szCs w:val="21"/>
              </w:rPr>
              <w:t>是否有护照</w:t>
            </w:r>
          </w:p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Arial Narrow"/>
                <w:szCs w:val="21"/>
              </w:rPr>
              <w:t>Passport Info</w:t>
            </w:r>
          </w:p>
        </w:tc>
        <w:tc>
          <w:tcPr>
            <w:tcW w:w="6520" w:type="dxa"/>
            <w:gridSpan w:val="7"/>
            <w:vAlign w:val="center"/>
          </w:tcPr>
          <w:p w:rsidR="00FC6120" w:rsidRPr="000417F6" w:rsidRDefault="00FC6120" w:rsidP="000D4C70">
            <w:pPr>
              <w:spacing w:line="480" w:lineRule="auto"/>
              <w:jc w:val="left"/>
              <w:rPr>
                <w:rFonts w:ascii="Arial Narrow" w:hAnsi="Arial Narrow"/>
                <w:szCs w:val="21"/>
                <w:u w:val="single"/>
              </w:rPr>
            </w:pPr>
            <w:r w:rsidRPr="000417F6">
              <w:rPr>
                <w:rFonts w:ascii="Arial Narrow" w:hAnsi="Arial Narrow" w:hint="eastAsia"/>
                <w:szCs w:val="21"/>
              </w:rPr>
              <w:t>□</w:t>
            </w:r>
            <w:r w:rsidRPr="000417F6">
              <w:rPr>
                <w:rFonts w:ascii="Arial Narrow" w:hAnsi="宋体" w:hint="eastAsia"/>
                <w:szCs w:val="21"/>
              </w:rPr>
              <w:t>有</w:t>
            </w:r>
            <w:r w:rsidRPr="000417F6">
              <w:rPr>
                <w:rFonts w:ascii="Arial Narrow" w:hAnsi="Arial Narrow"/>
                <w:szCs w:val="21"/>
              </w:rPr>
              <w:t xml:space="preserve">(Y)    </w:t>
            </w:r>
            <w:r w:rsidRPr="000417F6">
              <w:rPr>
                <w:rFonts w:ascii="Arial Narrow" w:hAnsi="宋体" w:hint="eastAsia"/>
                <w:szCs w:val="21"/>
              </w:rPr>
              <w:t>护照号码</w:t>
            </w:r>
            <w:r w:rsidRPr="000417F6">
              <w:rPr>
                <w:rFonts w:ascii="Arial Narrow" w:hAnsi="Arial Narrow"/>
                <w:szCs w:val="21"/>
              </w:rPr>
              <w:t xml:space="preserve">(Passport Number): </w:t>
            </w:r>
            <w:r w:rsidRPr="000417F6">
              <w:rPr>
                <w:rFonts w:ascii="Arial Narrow" w:hAnsi="Arial Narrow"/>
                <w:szCs w:val="21"/>
                <w:u w:val="single"/>
              </w:rPr>
              <w:t xml:space="preserve">              </w:t>
            </w:r>
          </w:p>
          <w:p w:rsidR="00FC6120" w:rsidRPr="000417F6" w:rsidRDefault="00FC6120" w:rsidP="000D4C70">
            <w:pPr>
              <w:ind w:firstLineChars="500" w:firstLine="1050"/>
              <w:jc w:val="left"/>
              <w:rPr>
                <w:rFonts w:ascii="Arial Narrow" w:hAnsi="Arial Narrow"/>
                <w:szCs w:val="21"/>
                <w:u w:val="single"/>
              </w:rPr>
            </w:pPr>
            <w:r w:rsidRPr="000417F6">
              <w:rPr>
                <w:rFonts w:ascii="Arial Narrow" w:hAnsi="宋体" w:hint="eastAsia"/>
                <w:szCs w:val="21"/>
              </w:rPr>
              <w:t>有效期至</w:t>
            </w:r>
            <w:r w:rsidRPr="000417F6">
              <w:rPr>
                <w:rFonts w:ascii="Arial Narrow" w:hAnsi="Arial Narrow"/>
                <w:szCs w:val="21"/>
              </w:rPr>
              <w:t xml:space="preserve">(Expiration Date): </w:t>
            </w:r>
            <w:r w:rsidRPr="000417F6">
              <w:rPr>
                <w:rFonts w:ascii="Arial Narrow" w:hAnsi="Arial Narrow"/>
                <w:szCs w:val="21"/>
                <w:u w:val="single"/>
              </w:rPr>
              <w:t xml:space="preserve">                </w:t>
            </w:r>
          </w:p>
          <w:p w:rsidR="00FC6120" w:rsidRPr="000417F6" w:rsidRDefault="00FC6120" w:rsidP="000D4C70">
            <w:pPr>
              <w:ind w:left="121" w:hangingChars="67" w:hanging="121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0417F6">
              <w:rPr>
                <w:rFonts w:ascii="Arial Narrow" w:hAnsi="Arial Narrow"/>
                <w:sz w:val="18"/>
                <w:szCs w:val="18"/>
              </w:rPr>
              <w:t xml:space="preserve">* </w:t>
            </w:r>
            <w:r w:rsidRPr="000417F6">
              <w:rPr>
                <w:rFonts w:ascii="Arial Narrow" w:hAnsi="Arial Narrow" w:hint="eastAsia"/>
                <w:sz w:val="18"/>
                <w:szCs w:val="18"/>
              </w:rPr>
              <w:t>护照有效期需要能覆盖在国外学习的时间，对于不满足条件的有效期，申请者需要尽早联系护照签发机关进行更新。</w:t>
            </w:r>
          </w:p>
          <w:p w:rsidR="00FC6120" w:rsidRPr="000417F6" w:rsidRDefault="00FC6120" w:rsidP="000D4C70">
            <w:pPr>
              <w:jc w:val="left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Arial Narrow" w:hint="eastAsia"/>
                <w:szCs w:val="21"/>
              </w:rPr>
              <w:t>□</w:t>
            </w:r>
            <w:r w:rsidRPr="000417F6">
              <w:rPr>
                <w:rFonts w:ascii="Arial Narrow" w:hAnsi="宋体" w:hint="eastAsia"/>
                <w:szCs w:val="21"/>
              </w:rPr>
              <w:t>无</w:t>
            </w:r>
            <w:r w:rsidRPr="000417F6">
              <w:rPr>
                <w:rFonts w:ascii="Arial Narrow" w:hAnsi="Arial Narrow"/>
                <w:szCs w:val="21"/>
              </w:rPr>
              <w:t xml:space="preserve">(N)    </w:t>
            </w:r>
          </w:p>
          <w:p w:rsidR="00FC6120" w:rsidRPr="000417F6" w:rsidRDefault="00FC6120" w:rsidP="000D4C70">
            <w:pPr>
              <w:jc w:val="left"/>
              <w:rPr>
                <w:rFonts w:ascii="Arial Narrow" w:hAnsi="Arial Narrow"/>
                <w:szCs w:val="21"/>
              </w:rPr>
            </w:pPr>
          </w:p>
          <w:p w:rsidR="00FC6120" w:rsidRPr="000417F6" w:rsidRDefault="00FC6120" w:rsidP="000D4C70">
            <w:pPr>
              <w:ind w:left="121" w:hangingChars="67" w:hanging="121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0417F6">
              <w:rPr>
                <w:rFonts w:ascii="Arial Narrow" w:hAnsi="Arial Narrow"/>
                <w:sz w:val="18"/>
                <w:szCs w:val="18"/>
              </w:rPr>
              <w:t xml:space="preserve">* </w:t>
            </w:r>
            <w:r w:rsidRPr="000417F6">
              <w:rPr>
                <w:rFonts w:ascii="Arial Narrow" w:hAnsi="Arial Narrow" w:hint="eastAsia"/>
                <w:sz w:val="18"/>
                <w:szCs w:val="18"/>
              </w:rPr>
              <w:t>没有护照的同学，需要在提交报名表的同时，立刻进行护照申请，申请时间大约为两周左右。</w:t>
            </w:r>
          </w:p>
        </w:tc>
      </w:tr>
      <w:tr w:rsidR="00FC6120" w:rsidRPr="000417F6" w:rsidTr="000D4C70">
        <w:trPr>
          <w:trHeight w:val="851"/>
          <w:jc w:val="center"/>
        </w:trPr>
        <w:tc>
          <w:tcPr>
            <w:tcW w:w="1668" w:type="dxa"/>
            <w:vMerge w:val="restart"/>
            <w:vAlign w:val="center"/>
          </w:tcPr>
          <w:p w:rsidR="00FC6120" w:rsidRPr="000417F6" w:rsidRDefault="00FC6120" w:rsidP="000D4C70">
            <w:pPr>
              <w:spacing w:line="440" w:lineRule="exact"/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宋体" w:hint="eastAsia"/>
                <w:szCs w:val="21"/>
              </w:rPr>
              <w:t>当前学习情况</w:t>
            </w:r>
          </w:p>
          <w:p w:rsidR="00FC6120" w:rsidRPr="000417F6" w:rsidRDefault="00FC6120" w:rsidP="000D4C70">
            <w:pPr>
              <w:spacing w:line="440" w:lineRule="exact"/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Arial Narrow"/>
                <w:szCs w:val="21"/>
              </w:rPr>
              <w:t xml:space="preserve">Current Education </w:t>
            </w:r>
          </w:p>
        </w:tc>
        <w:tc>
          <w:tcPr>
            <w:tcW w:w="1559" w:type="dxa"/>
            <w:vAlign w:val="center"/>
          </w:tcPr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宋体" w:hint="eastAsia"/>
                <w:szCs w:val="21"/>
              </w:rPr>
              <w:t>所在学校</w:t>
            </w:r>
          </w:p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Arial Narrow"/>
                <w:szCs w:val="21"/>
              </w:rPr>
              <w:t>Home University</w:t>
            </w:r>
          </w:p>
        </w:tc>
        <w:tc>
          <w:tcPr>
            <w:tcW w:w="1538" w:type="dxa"/>
            <w:gridSpan w:val="2"/>
            <w:vAlign w:val="center"/>
          </w:tcPr>
          <w:p w:rsidR="00FC6120" w:rsidRPr="000417F6" w:rsidRDefault="00FC6120" w:rsidP="000D4C70">
            <w:pPr>
              <w:jc w:val="left"/>
              <w:rPr>
                <w:rFonts w:ascii="Arial Narrow" w:hAnsi="Arial Narrow"/>
                <w:szCs w:val="21"/>
              </w:rPr>
            </w:pPr>
          </w:p>
        </w:tc>
        <w:tc>
          <w:tcPr>
            <w:tcW w:w="2622" w:type="dxa"/>
            <w:gridSpan w:val="3"/>
            <w:vAlign w:val="center"/>
          </w:tcPr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宋体" w:hint="eastAsia"/>
                <w:szCs w:val="21"/>
              </w:rPr>
              <w:t>学院</w:t>
            </w:r>
          </w:p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Arial Narrow"/>
                <w:szCs w:val="21"/>
              </w:rPr>
              <w:t>College/School</w:t>
            </w:r>
          </w:p>
        </w:tc>
        <w:tc>
          <w:tcPr>
            <w:tcW w:w="2360" w:type="dxa"/>
            <w:gridSpan w:val="2"/>
            <w:vAlign w:val="center"/>
          </w:tcPr>
          <w:p w:rsidR="00FC6120" w:rsidRPr="000417F6" w:rsidRDefault="00FC6120" w:rsidP="000D4C70">
            <w:pPr>
              <w:jc w:val="left"/>
              <w:rPr>
                <w:rFonts w:ascii="Arial Narrow" w:hAnsi="Arial Narrow"/>
                <w:szCs w:val="21"/>
              </w:rPr>
            </w:pPr>
          </w:p>
        </w:tc>
      </w:tr>
      <w:tr w:rsidR="00FC6120" w:rsidRPr="000417F6" w:rsidTr="000D4C70">
        <w:trPr>
          <w:trHeight w:val="764"/>
          <w:jc w:val="center"/>
        </w:trPr>
        <w:tc>
          <w:tcPr>
            <w:tcW w:w="1668" w:type="dxa"/>
            <w:vMerge/>
            <w:vAlign w:val="center"/>
          </w:tcPr>
          <w:p w:rsidR="00FC6120" w:rsidRPr="000417F6" w:rsidRDefault="00FC6120" w:rsidP="000D4C70">
            <w:pPr>
              <w:spacing w:line="440" w:lineRule="exact"/>
              <w:ind w:firstLineChars="98" w:firstLine="206"/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宋体" w:hint="eastAsia"/>
                <w:szCs w:val="21"/>
              </w:rPr>
              <w:t>入学时间</w:t>
            </w:r>
          </w:p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Arial Narrow"/>
                <w:szCs w:val="21"/>
              </w:rPr>
              <w:t>Entry Date</w:t>
            </w:r>
          </w:p>
        </w:tc>
        <w:tc>
          <w:tcPr>
            <w:tcW w:w="1538" w:type="dxa"/>
            <w:gridSpan w:val="2"/>
            <w:vAlign w:val="center"/>
          </w:tcPr>
          <w:p w:rsidR="00FC6120" w:rsidRPr="000417F6" w:rsidRDefault="00FC6120" w:rsidP="000D4C70">
            <w:pPr>
              <w:rPr>
                <w:rFonts w:ascii="Arial Narrow" w:hAnsi="Arial Narrow"/>
                <w:szCs w:val="21"/>
              </w:rPr>
            </w:pPr>
          </w:p>
          <w:p w:rsidR="00FC6120" w:rsidRPr="000417F6" w:rsidRDefault="00FC6120" w:rsidP="000D4C70">
            <w:pPr>
              <w:jc w:val="left"/>
              <w:rPr>
                <w:rFonts w:ascii="Arial Narrow" w:hAnsi="Arial Narrow"/>
                <w:szCs w:val="21"/>
              </w:rPr>
            </w:pPr>
          </w:p>
        </w:tc>
        <w:tc>
          <w:tcPr>
            <w:tcW w:w="2622" w:type="dxa"/>
            <w:gridSpan w:val="3"/>
            <w:vAlign w:val="center"/>
          </w:tcPr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宋体" w:hint="eastAsia"/>
                <w:szCs w:val="21"/>
              </w:rPr>
              <w:t>毕业时间</w:t>
            </w:r>
          </w:p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Arial Narrow"/>
                <w:szCs w:val="21"/>
              </w:rPr>
              <w:t>Graduate Date</w:t>
            </w:r>
          </w:p>
        </w:tc>
        <w:tc>
          <w:tcPr>
            <w:tcW w:w="2360" w:type="dxa"/>
            <w:gridSpan w:val="2"/>
            <w:vAlign w:val="center"/>
          </w:tcPr>
          <w:p w:rsidR="00FC6120" w:rsidRPr="000417F6" w:rsidRDefault="00FC6120" w:rsidP="000D4C70">
            <w:pPr>
              <w:jc w:val="left"/>
              <w:rPr>
                <w:rFonts w:ascii="Arial Narrow" w:hAnsi="Arial Narrow"/>
                <w:szCs w:val="21"/>
              </w:rPr>
            </w:pPr>
          </w:p>
        </w:tc>
      </w:tr>
      <w:tr w:rsidR="00FC6120" w:rsidRPr="000417F6" w:rsidTr="000D4C70">
        <w:trPr>
          <w:trHeight w:val="764"/>
          <w:jc w:val="center"/>
        </w:trPr>
        <w:tc>
          <w:tcPr>
            <w:tcW w:w="1668" w:type="dxa"/>
            <w:vMerge/>
            <w:vAlign w:val="center"/>
          </w:tcPr>
          <w:p w:rsidR="00FC6120" w:rsidRPr="000417F6" w:rsidRDefault="00FC6120" w:rsidP="000D4C70">
            <w:pPr>
              <w:spacing w:line="440" w:lineRule="exact"/>
              <w:ind w:firstLineChars="98" w:firstLine="206"/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宋体" w:hint="eastAsia"/>
                <w:szCs w:val="21"/>
              </w:rPr>
              <w:t>专业</w:t>
            </w:r>
          </w:p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Arial Narrow"/>
                <w:szCs w:val="21"/>
              </w:rPr>
              <w:t>Major</w:t>
            </w:r>
          </w:p>
        </w:tc>
        <w:tc>
          <w:tcPr>
            <w:tcW w:w="1538" w:type="dxa"/>
            <w:gridSpan w:val="2"/>
            <w:vAlign w:val="center"/>
          </w:tcPr>
          <w:p w:rsidR="00FC6120" w:rsidRPr="000417F6" w:rsidRDefault="00FC6120" w:rsidP="000D4C70">
            <w:pPr>
              <w:rPr>
                <w:rFonts w:ascii="Arial Narrow" w:hAnsi="Arial Narrow"/>
                <w:szCs w:val="21"/>
              </w:rPr>
            </w:pPr>
          </w:p>
        </w:tc>
        <w:tc>
          <w:tcPr>
            <w:tcW w:w="2622" w:type="dxa"/>
            <w:gridSpan w:val="3"/>
            <w:vAlign w:val="center"/>
          </w:tcPr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hyperlink r:id="rId4" w:history="1">
              <w:r w:rsidRPr="000417F6">
                <w:rPr>
                  <w:rStyle w:val="Hyperlink"/>
                  <w:rFonts w:ascii="Arial Narrow" w:hAnsi="Arial Narrow"/>
                  <w:szCs w:val="21"/>
                </w:rPr>
                <w:t xml:space="preserve">GPA </w:t>
              </w:r>
              <w:r w:rsidRPr="000417F6">
                <w:rPr>
                  <w:rStyle w:val="Hyperlink"/>
                  <w:rFonts w:ascii="Arial Narrow" w:hAnsi="Arial Narrow" w:hint="eastAsia"/>
                  <w:szCs w:val="21"/>
                </w:rPr>
                <w:t>成绩</w:t>
              </w:r>
            </w:hyperlink>
          </w:p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Arial Narrow"/>
                <w:szCs w:val="21"/>
              </w:rPr>
              <w:t>GPA Score</w:t>
            </w:r>
          </w:p>
        </w:tc>
        <w:tc>
          <w:tcPr>
            <w:tcW w:w="2360" w:type="dxa"/>
            <w:gridSpan w:val="2"/>
            <w:vAlign w:val="center"/>
          </w:tcPr>
          <w:p w:rsidR="00FC6120" w:rsidRPr="000417F6" w:rsidRDefault="00FC6120" w:rsidP="000D4C70">
            <w:pPr>
              <w:jc w:val="left"/>
              <w:rPr>
                <w:rFonts w:ascii="Arial Narrow" w:hAnsi="Arial Narrow"/>
                <w:szCs w:val="21"/>
              </w:rPr>
            </w:pPr>
          </w:p>
        </w:tc>
      </w:tr>
      <w:tr w:rsidR="00FC6120" w:rsidRPr="000417F6" w:rsidTr="000D4C70">
        <w:trPr>
          <w:trHeight w:val="764"/>
          <w:jc w:val="center"/>
        </w:trPr>
        <w:tc>
          <w:tcPr>
            <w:tcW w:w="1668" w:type="dxa"/>
            <w:vMerge/>
            <w:vAlign w:val="center"/>
          </w:tcPr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宋体" w:hint="eastAsia"/>
                <w:szCs w:val="21"/>
              </w:rPr>
              <w:t>英语成绩</w:t>
            </w:r>
          </w:p>
          <w:p w:rsidR="00FC6120" w:rsidRPr="000417F6" w:rsidRDefault="00FC6120" w:rsidP="000D4C70">
            <w:pPr>
              <w:jc w:val="center"/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Arial Narrow"/>
                <w:szCs w:val="21"/>
              </w:rPr>
              <w:t>English</w:t>
            </w:r>
          </w:p>
        </w:tc>
        <w:tc>
          <w:tcPr>
            <w:tcW w:w="6520" w:type="dxa"/>
            <w:gridSpan w:val="7"/>
            <w:vAlign w:val="center"/>
          </w:tcPr>
          <w:p w:rsidR="00FC6120" w:rsidRPr="000417F6" w:rsidRDefault="00FC6120" w:rsidP="000D4C70">
            <w:pPr>
              <w:rPr>
                <w:rFonts w:ascii="Arial Narrow" w:hAnsi="Arial Narrow"/>
                <w:szCs w:val="21"/>
              </w:rPr>
            </w:pPr>
            <w:r w:rsidRPr="000417F6">
              <w:rPr>
                <w:rFonts w:ascii="Arial Narrow" w:hAnsi="Arial Narrow"/>
                <w:szCs w:val="21"/>
              </w:rPr>
              <w:t>TOEFL</w:t>
            </w:r>
            <w:r w:rsidRPr="000417F6">
              <w:rPr>
                <w:rFonts w:ascii="Arial Narrow" w:hAnsi="Arial Narrow"/>
                <w:szCs w:val="21"/>
                <w:u w:val="single"/>
              </w:rPr>
              <w:t xml:space="preserve">          </w:t>
            </w:r>
            <w:r w:rsidRPr="000417F6">
              <w:rPr>
                <w:rFonts w:ascii="Arial Narrow" w:hAnsi="Arial Narrow"/>
                <w:szCs w:val="21"/>
              </w:rPr>
              <w:t>IELTS</w:t>
            </w:r>
            <w:r w:rsidRPr="000417F6">
              <w:rPr>
                <w:rFonts w:ascii="Arial Narrow" w:hAnsi="Arial Narrow"/>
                <w:szCs w:val="21"/>
                <w:u w:val="single"/>
              </w:rPr>
              <w:t xml:space="preserve">          </w:t>
            </w:r>
            <w:r w:rsidRPr="000417F6">
              <w:rPr>
                <w:rFonts w:ascii="Arial Narrow" w:hAnsi="宋体" w:hint="eastAsia"/>
                <w:szCs w:val="21"/>
              </w:rPr>
              <w:t>其它</w:t>
            </w:r>
            <w:r w:rsidRPr="000417F6">
              <w:rPr>
                <w:rFonts w:ascii="Arial Narrow" w:hAnsi="Arial Narrow" w:hint="eastAsia"/>
                <w:szCs w:val="21"/>
              </w:rPr>
              <w:t>（</w:t>
            </w:r>
            <w:r w:rsidRPr="000417F6">
              <w:rPr>
                <w:rFonts w:ascii="Arial Narrow" w:hAnsi="Arial Narrow"/>
                <w:szCs w:val="21"/>
              </w:rPr>
              <w:t>Others</w:t>
            </w:r>
            <w:r w:rsidRPr="000417F6">
              <w:rPr>
                <w:rFonts w:ascii="Arial Narrow" w:hAnsi="Arial Narrow" w:hint="eastAsia"/>
                <w:szCs w:val="21"/>
              </w:rPr>
              <w:t>）</w:t>
            </w:r>
            <w:r w:rsidRPr="000417F6">
              <w:rPr>
                <w:rFonts w:ascii="Arial Narrow" w:hAnsi="Arial Narrow"/>
                <w:szCs w:val="21"/>
                <w:u w:val="single"/>
              </w:rPr>
              <w:t xml:space="preserve">          </w:t>
            </w:r>
          </w:p>
        </w:tc>
      </w:tr>
    </w:tbl>
    <w:p w:rsidR="00FC6120" w:rsidRDefault="00FC6120" w:rsidP="00E74B54">
      <w:pPr>
        <w:jc w:val="left"/>
        <w:rPr>
          <w:b/>
        </w:rPr>
      </w:pPr>
    </w:p>
    <w:p w:rsidR="00FC6120" w:rsidRPr="001F41C2" w:rsidRDefault="00FC6120" w:rsidP="00E74B54">
      <w:pPr>
        <w:jc w:val="left"/>
        <w:rPr>
          <w:b/>
        </w:rPr>
      </w:pPr>
      <w:r w:rsidRPr="0051799E">
        <w:rPr>
          <w:rFonts w:hint="eastAsia"/>
          <w:b/>
        </w:rPr>
        <w:t>注：</w:t>
      </w:r>
      <w:r>
        <w:rPr>
          <w:b/>
        </w:rPr>
        <w:t>2011</w:t>
      </w:r>
      <w:r>
        <w:rPr>
          <w:rFonts w:hint="eastAsia"/>
          <w:b/>
        </w:rPr>
        <w:t>年</w:t>
      </w:r>
      <w:r>
        <w:rPr>
          <w:b/>
        </w:rPr>
        <w:t>9</w:t>
      </w:r>
      <w:r>
        <w:rPr>
          <w:rFonts w:hint="eastAsia"/>
          <w:b/>
        </w:rPr>
        <w:t>月初入学</w:t>
      </w:r>
      <w:r w:rsidRPr="0051799E">
        <w:rPr>
          <w:rFonts w:hint="eastAsia"/>
          <w:b/>
        </w:rPr>
        <w:t>，需在</w:t>
      </w:r>
      <w:r w:rsidRPr="0051799E">
        <w:rPr>
          <w:b/>
        </w:rPr>
        <w:t>3</w:t>
      </w:r>
      <w:r w:rsidRPr="0051799E">
        <w:rPr>
          <w:rFonts w:hint="eastAsia"/>
          <w:b/>
        </w:rPr>
        <w:t>月</w:t>
      </w:r>
      <w:r>
        <w:rPr>
          <w:b/>
        </w:rPr>
        <w:t>20</w:t>
      </w:r>
      <w:r>
        <w:rPr>
          <w:rFonts w:hint="eastAsia"/>
          <w:b/>
        </w:rPr>
        <w:t>日之前提交报名表至</w:t>
      </w:r>
      <w:r>
        <w:rPr>
          <w:b/>
        </w:rPr>
        <w:t>rjb@bjtu.edu.cn</w:t>
      </w:r>
      <w:r>
        <w:rPr>
          <w:rFonts w:hint="eastAsia"/>
          <w:b/>
        </w:rPr>
        <w:t>。</w:t>
      </w:r>
    </w:p>
    <w:p w:rsidR="00FC6120" w:rsidRPr="00E74B54" w:rsidRDefault="00FC6120"/>
    <w:sectPr w:rsidR="00FC6120" w:rsidRPr="00E74B54" w:rsidSect="00E32A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B54"/>
    <w:rsid w:val="0002128B"/>
    <w:rsid w:val="0002599D"/>
    <w:rsid w:val="000408B2"/>
    <w:rsid w:val="000417F6"/>
    <w:rsid w:val="00047D40"/>
    <w:rsid w:val="00061A43"/>
    <w:rsid w:val="00064D15"/>
    <w:rsid w:val="00067F49"/>
    <w:rsid w:val="00070709"/>
    <w:rsid w:val="00073764"/>
    <w:rsid w:val="00081561"/>
    <w:rsid w:val="000821A9"/>
    <w:rsid w:val="0008464C"/>
    <w:rsid w:val="00085A8F"/>
    <w:rsid w:val="00086659"/>
    <w:rsid w:val="000906E0"/>
    <w:rsid w:val="00091182"/>
    <w:rsid w:val="00094448"/>
    <w:rsid w:val="000A1751"/>
    <w:rsid w:val="000A5717"/>
    <w:rsid w:val="000A6A8D"/>
    <w:rsid w:val="000C0CFE"/>
    <w:rsid w:val="000C2BB3"/>
    <w:rsid w:val="000D1887"/>
    <w:rsid w:val="000D4C70"/>
    <w:rsid w:val="000E1D2C"/>
    <w:rsid w:val="000E7D4B"/>
    <w:rsid w:val="000F2C8A"/>
    <w:rsid w:val="000F5FB1"/>
    <w:rsid w:val="001036C5"/>
    <w:rsid w:val="001164D9"/>
    <w:rsid w:val="00127C03"/>
    <w:rsid w:val="00144931"/>
    <w:rsid w:val="001525A2"/>
    <w:rsid w:val="00153A37"/>
    <w:rsid w:val="00157545"/>
    <w:rsid w:val="00157BB8"/>
    <w:rsid w:val="00172669"/>
    <w:rsid w:val="00173200"/>
    <w:rsid w:val="00175E14"/>
    <w:rsid w:val="001776C7"/>
    <w:rsid w:val="00183A44"/>
    <w:rsid w:val="0018426F"/>
    <w:rsid w:val="00184E70"/>
    <w:rsid w:val="0018581B"/>
    <w:rsid w:val="0019384F"/>
    <w:rsid w:val="00197CF3"/>
    <w:rsid w:val="001A29A8"/>
    <w:rsid w:val="001A52DC"/>
    <w:rsid w:val="001B0915"/>
    <w:rsid w:val="001B513C"/>
    <w:rsid w:val="001C39D6"/>
    <w:rsid w:val="001D0D60"/>
    <w:rsid w:val="001E2089"/>
    <w:rsid w:val="001F41C2"/>
    <w:rsid w:val="00210007"/>
    <w:rsid w:val="00214BAE"/>
    <w:rsid w:val="00233F1D"/>
    <w:rsid w:val="0023405D"/>
    <w:rsid w:val="00235C6D"/>
    <w:rsid w:val="002411F0"/>
    <w:rsid w:val="00243056"/>
    <w:rsid w:val="00252BC4"/>
    <w:rsid w:val="002536B4"/>
    <w:rsid w:val="00256A7E"/>
    <w:rsid w:val="0026269B"/>
    <w:rsid w:val="0026329E"/>
    <w:rsid w:val="002704CF"/>
    <w:rsid w:val="00273592"/>
    <w:rsid w:val="00273F75"/>
    <w:rsid w:val="00283FD7"/>
    <w:rsid w:val="00297D8C"/>
    <w:rsid w:val="002A78C9"/>
    <w:rsid w:val="002C0014"/>
    <w:rsid w:val="002D00A6"/>
    <w:rsid w:val="002D11FB"/>
    <w:rsid w:val="002D2154"/>
    <w:rsid w:val="002D36A9"/>
    <w:rsid w:val="002D5CB2"/>
    <w:rsid w:val="002E7E81"/>
    <w:rsid w:val="00307C9A"/>
    <w:rsid w:val="00311C9A"/>
    <w:rsid w:val="003172B0"/>
    <w:rsid w:val="0033386C"/>
    <w:rsid w:val="0033493B"/>
    <w:rsid w:val="00345C29"/>
    <w:rsid w:val="00350603"/>
    <w:rsid w:val="003538C8"/>
    <w:rsid w:val="0035741C"/>
    <w:rsid w:val="00370E73"/>
    <w:rsid w:val="00371F1B"/>
    <w:rsid w:val="00393499"/>
    <w:rsid w:val="003A04A9"/>
    <w:rsid w:val="003A48D2"/>
    <w:rsid w:val="003A53A6"/>
    <w:rsid w:val="003A7DE4"/>
    <w:rsid w:val="003B3A59"/>
    <w:rsid w:val="003B7FE2"/>
    <w:rsid w:val="003C427D"/>
    <w:rsid w:val="003D1944"/>
    <w:rsid w:val="003E112F"/>
    <w:rsid w:val="003E167A"/>
    <w:rsid w:val="003F0BE9"/>
    <w:rsid w:val="00406FC8"/>
    <w:rsid w:val="004455BB"/>
    <w:rsid w:val="0045024E"/>
    <w:rsid w:val="004653DD"/>
    <w:rsid w:val="004718D2"/>
    <w:rsid w:val="00494407"/>
    <w:rsid w:val="00496FB5"/>
    <w:rsid w:val="004976EE"/>
    <w:rsid w:val="004A5592"/>
    <w:rsid w:val="004B26DB"/>
    <w:rsid w:val="004B2F7F"/>
    <w:rsid w:val="004C3456"/>
    <w:rsid w:val="004C53A3"/>
    <w:rsid w:val="004D0663"/>
    <w:rsid w:val="004D79EE"/>
    <w:rsid w:val="004D7EE4"/>
    <w:rsid w:val="004E1891"/>
    <w:rsid w:val="004E1F3E"/>
    <w:rsid w:val="004F070E"/>
    <w:rsid w:val="004F1329"/>
    <w:rsid w:val="005136BF"/>
    <w:rsid w:val="0051799E"/>
    <w:rsid w:val="00523398"/>
    <w:rsid w:val="0053293C"/>
    <w:rsid w:val="005406D5"/>
    <w:rsid w:val="00544CDC"/>
    <w:rsid w:val="00546B5A"/>
    <w:rsid w:val="0055158F"/>
    <w:rsid w:val="00553249"/>
    <w:rsid w:val="00557082"/>
    <w:rsid w:val="00557FD2"/>
    <w:rsid w:val="00565A86"/>
    <w:rsid w:val="005665E2"/>
    <w:rsid w:val="00572F26"/>
    <w:rsid w:val="00572F85"/>
    <w:rsid w:val="0057320E"/>
    <w:rsid w:val="00574576"/>
    <w:rsid w:val="00583914"/>
    <w:rsid w:val="00586E47"/>
    <w:rsid w:val="005876A0"/>
    <w:rsid w:val="0059618C"/>
    <w:rsid w:val="005A2D48"/>
    <w:rsid w:val="005B4AD6"/>
    <w:rsid w:val="005B7A2F"/>
    <w:rsid w:val="005D22A1"/>
    <w:rsid w:val="005F35D9"/>
    <w:rsid w:val="005F454A"/>
    <w:rsid w:val="00623B36"/>
    <w:rsid w:val="0062499E"/>
    <w:rsid w:val="00626386"/>
    <w:rsid w:val="00627558"/>
    <w:rsid w:val="00627A39"/>
    <w:rsid w:val="00636043"/>
    <w:rsid w:val="006363B0"/>
    <w:rsid w:val="00636E55"/>
    <w:rsid w:val="0064306E"/>
    <w:rsid w:val="006500DC"/>
    <w:rsid w:val="00650BF8"/>
    <w:rsid w:val="006525F6"/>
    <w:rsid w:val="00653039"/>
    <w:rsid w:val="00655260"/>
    <w:rsid w:val="006565D4"/>
    <w:rsid w:val="00657702"/>
    <w:rsid w:val="00660B0A"/>
    <w:rsid w:val="0066184E"/>
    <w:rsid w:val="00674D8A"/>
    <w:rsid w:val="00681ACC"/>
    <w:rsid w:val="006A0844"/>
    <w:rsid w:val="006A4922"/>
    <w:rsid w:val="006A5114"/>
    <w:rsid w:val="006B12AD"/>
    <w:rsid w:val="006B2EDA"/>
    <w:rsid w:val="006B48EF"/>
    <w:rsid w:val="006C2390"/>
    <w:rsid w:val="006C651E"/>
    <w:rsid w:val="006C6864"/>
    <w:rsid w:val="006D28C2"/>
    <w:rsid w:val="006D3D16"/>
    <w:rsid w:val="006E3F53"/>
    <w:rsid w:val="00703F88"/>
    <w:rsid w:val="0071050E"/>
    <w:rsid w:val="007122F0"/>
    <w:rsid w:val="00712C6B"/>
    <w:rsid w:val="0072204B"/>
    <w:rsid w:val="00722539"/>
    <w:rsid w:val="00730254"/>
    <w:rsid w:val="00733004"/>
    <w:rsid w:val="0074419B"/>
    <w:rsid w:val="00752549"/>
    <w:rsid w:val="0077401D"/>
    <w:rsid w:val="00775CBE"/>
    <w:rsid w:val="00781E8E"/>
    <w:rsid w:val="0079060E"/>
    <w:rsid w:val="00795E5B"/>
    <w:rsid w:val="007969FD"/>
    <w:rsid w:val="007B1D0D"/>
    <w:rsid w:val="007B3046"/>
    <w:rsid w:val="007B663E"/>
    <w:rsid w:val="007C252E"/>
    <w:rsid w:val="007D68B3"/>
    <w:rsid w:val="007E1156"/>
    <w:rsid w:val="007E2317"/>
    <w:rsid w:val="00810C96"/>
    <w:rsid w:val="00812C52"/>
    <w:rsid w:val="0082018B"/>
    <w:rsid w:val="00824F13"/>
    <w:rsid w:val="0082569D"/>
    <w:rsid w:val="00825F11"/>
    <w:rsid w:val="008312A6"/>
    <w:rsid w:val="00833FFB"/>
    <w:rsid w:val="00841CD5"/>
    <w:rsid w:val="00846461"/>
    <w:rsid w:val="0084760A"/>
    <w:rsid w:val="00852BF8"/>
    <w:rsid w:val="00856438"/>
    <w:rsid w:val="00875DED"/>
    <w:rsid w:val="008772A9"/>
    <w:rsid w:val="0089094D"/>
    <w:rsid w:val="00895724"/>
    <w:rsid w:val="00896007"/>
    <w:rsid w:val="008A18E5"/>
    <w:rsid w:val="008A1C13"/>
    <w:rsid w:val="008A2E30"/>
    <w:rsid w:val="008A6FD9"/>
    <w:rsid w:val="008B42F2"/>
    <w:rsid w:val="008B76A5"/>
    <w:rsid w:val="008C5F6D"/>
    <w:rsid w:val="008D62C8"/>
    <w:rsid w:val="008D7D65"/>
    <w:rsid w:val="008E3276"/>
    <w:rsid w:val="008E5887"/>
    <w:rsid w:val="00903570"/>
    <w:rsid w:val="00906CEB"/>
    <w:rsid w:val="009243AA"/>
    <w:rsid w:val="00925223"/>
    <w:rsid w:val="00932770"/>
    <w:rsid w:val="00937101"/>
    <w:rsid w:val="009401E9"/>
    <w:rsid w:val="0094158D"/>
    <w:rsid w:val="00970CA1"/>
    <w:rsid w:val="00972A69"/>
    <w:rsid w:val="00974531"/>
    <w:rsid w:val="009749F6"/>
    <w:rsid w:val="00975D89"/>
    <w:rsid w:val="0098312E"/>
    <w:rsid w:val="009850C4"/>
    <w:rsid w:val="00985F8C"/>
    <w:rsid w:val="00997DC3"/>
    <w:rsid w:val="009A71A3"/>
    <w:rsid w:val="009B1131"/>
    <w:rsid w:val="009B29C8"/>
    <w:rsid w:val="009B4081"/>
    <w:rsid w:val="009C14D4"/>
    <w:rsid w:val="009C3D79"/>
    <w:rsid w:val="009C61BD"/>
    <w:rsid w:val="009D2A68"/>
    <w:rsid w:val="009D2DD5"/>
    <w:rsid w:val="009D35C5"/>
    <w:rsid w:val="009D7445"/>
    <w:rsid w:val="009E6349"/>
    <w:rsid w:val="009E6FD0"/>
    <w:rsid w:val="00A005D1"/>
    <w:rsid w:val="00A018E6"/>
    <w:rsid w:val="00A036CC"/>
    <w:rsid w:val="00A05D22"/>
    <w:rsid w:val="00A10B6F"/>
    <w:rsid w:val="00A16EFB"/>
    <w:rsid w:val="00A21B4A"/>
    <w:rsid w:val="00A254DE"/>
    <w:rsid w:val="00A25BB0"/>
    <w:rsid w:val="00A26932"/>
    <w:rsid w:val="00A35271"/>
    <w:rsid w:val="00A35515"/>
    <w:rsid w:val="00A41446"/>
    <w:rsid w:val="00A41A3C"/>
    <w:rsid w:val="00A551E6"/>
    <w:rsid w:val="00A57F9E"/>
    <w:rsid w:val="00A6274D"/>
    <w:rsid w:val="00A7124E"/>
    <w:rsid w:val="00A73746"/>
    <w:rsid w:val="00A7743D"/>
    <w:rsid w:val="00A87C46"/>
    <w:rsid w:val="00A93A6E"/>
    <w:rsid w:val="00AA41A5"/>
    <w:rsid w:val="00AB7208"/>
    <w:rsid w:val="00AC0792"/>
    <w:rsid w:val="00AC606B"/>
    <w:rsid w:val="00AC6083"/>
    <w:rsid w:val="00AC6291"/>
    <w:rsid w:val="00AD569E"/>
    <w:rsid w:val="00AE270D"/>
    <w:rsid w:val="00AF27D5"/>
    <w:rsid w:val="00AF7129"/>
    <w:rsid w:val="00B041AB"/>
    <w:rsid w:val="00B07C61"/>
    <w:rsid w:val="00B10FB7"/>
    <w:rsid w:val="00B17F01"/>
    <w:rsid w:val="00B20B56"/>
    <w:rsid w:val="00B20BCF"/>
    <w:rsid w:val="00B2121C"/>
    <w:rsid w:val="00B26872"/>
    <w:rsid w:val="00B37D5B"/>
    <w:rsid w:val="00B40250"/>
    <w:rsid w:val="00B42C7C"/>
    <w:rsid w:val="00B44849"/>
    <w:rsid w:val="00B45B2B"/>
    <w:rsid w:val="00B47C13"/>
    <w:rsid w:val="00B51A30"/>
    <w:rsid w:val="00B5356E"/>
    <w:rsid w:val="00B643C0"/>
    <w:rsid w:val="00B813C2"/>
    <w:rsid w:val="00B813EC"/>
    <w:rsid w:val="00B840F6"/>
    <w:rsid w:val="00B856B8"/>
    <w:rsid w:val="00B87386"/>
    <w:rsid w:val="00B922A7"/>
    <w:rsid w:val="00BB12D6"/>
    <w:rsid w:val="00BC1BC3"/>
    <w:rsid w:val="00BD242F"/>
    <w:rsid w:val="00BE00B4"/>
    <w:rsid w:val="00BF6638"/>
    <w:rsid w:val="00C04874"/>
    <w:rsid w:val="00C06511"/>
    <w:rsid w:val="00C1373D"/>
    <w:rsid w:val="00C1618E"/>
    <w:rsid w:val="00C25843"/>
    <w:rsid w:val="00C374A7"/>
    <w:rsid w:val="00C4519A"/>
    <w:rsid w:val="00C45677"/>
    <w:rsid w:val="00C535D5"/>
    <w:rsid w:val="00C54A58"/>
    <w:rsid w:val="00C64421"/>
    <w:rsid w:val="00C80FD5"/>
    <w:rsid w:val="00C91818"/>
    <w:rsid w:val="00C9235C"/>
    <w:rsid w:val="00C97546"/>
    <w:rsid w:val="00CA7943"/>
    <w:rsid w:val="00CB1CD4"/>
    <w:rsid w:val="00CC76B1"/>
    <w:rsid w:val="00CD1C39"/>
    <w:rsid w:val="00CF175E"/>
    <w:rsid w:val="00CF4247"/>
    <w:rsid w:val="00D14E88"/>
    <w:rsid w:val="00D1586F"/>
    <w:rsid w:val="00D27AC1"/>
    <w:rsid w:val="00D32E77"/>
    <w:rsid w:val="00D40508"/>
    <w:rsid w:val="00D418A4"/>
    <w:rsid w:val="00D52961"/>
    <w:rsid w:val="00D554D8"/>
    <w:rsid w:val="00D57BF6"/>
    <w:rsid w:val="00D601F5"/>
    <w:rsid w:val="00D651AB"/>
    <w:rsid w:val="00D707DB"/>
    <w:rsid w:val="00D730B5"/>
    <w:rsid w:val="00D7402B"/>
    <w:rsid w:val="00D779E8"/>
    <w:rsid w:val="00D81BF2"/>
    <w:rsid w:val="00D925CD"/>
    <w:rsid w:val="00D94D94"/>
    <w:rsid w:val="00DB0773"/>
    <w:rsid w:val="00DB25F4"/>
    <w:rsid w:val="00DC0FE3"/>
    <w:rsid w:val="00DC3026"/>
    <w:rsid w:val="00DC4984"/>
    <w:rsid w:val="00DC4E72"/>
    <w:rsid w:val="00DD0605"/>
    <w:rsid w:val="00DD1284"/>
    <w:rsid w:val="00DD397C"/>
    <w:rsid w:val="00DE4662"/>
    <w:rsid w:val="00DE6C10"/>
    <w:rsid w:val="00DE6CDE"/>
    <w:rsid w:val="00DE7568"/>
    <w:rsid w:val="00DF1023"/>
    <w:rsid w:val="00DF373C"/>
    <w:rsid w:val="00E02C3A"/>
    <w:rsid w:val="00E1035B"/>
    <w:rsid w:val="00E13401"/>
    <w:rsid w:val="00E26611"/>
    <w:rsid w:val="00E3057D"/>
    <w:rsid w:val="00E325BE"/>
    <w:rsid w:val="00E32A3C"/>
    <w:rsid w:val="00E42324"/>
    <w:rsid w:val="00E43882"/>
    <w:rsid w:val="00E43F96"/>
    <w:rsid w:val="00E47FA0"/>
    <w:rsid w:val="00E50721"/>
    <w:rsid w:val="00E653C2"/>
    <w:rsid w:val="00E665C6"/>
    <w:rsid w:val="00E6664C"/>
    <w:rsid w:val="00E74B54"/>
    <w:rsid w:val="00E8333F"/>
    <w:rsid w:val="00E85CC7"/>
    <w:rsid w:val="00E867D8"/>
    <w:rsid w:val="00E95AFB"/>
    <w:rsid w:val="00E97E16"/>
    <w:rsid w:val="00EA6D76"/>
    <w:rsid w:val="00EB64AA"/>
    <w:rsid w:val="00EB7D09"/>
    <w:rsid w:val="00EC2CD1"/>
    <w:rsid w:val="00EC5D92"/>
    <w:rsid w:val="00EC6836"/>
    <w:rsid w:val="00ED6C02"/>
    <w:rsid w:val="00EE2DA4"/>
    <w:rsid w:val="00EF0EB0"/>
    <w:rsid w:val="00EF1747"/>
    <w:rsid w:val="00F029A3"/>
    <w:rsid w:val="00F04087"/>
    <w:rsid w:val="00F07CA6"/>
    <w:rsid w:val="00F16FF5"/>
    <w:rsid w:val="00F210F2"/>
    <w:rsid w:val="00F23DCF"/>
    <w:rsid w:val="00F26767"/>
    <w:rsid w:val="00F35370"/>
    <w:rsid w:val="00F409E9"/>
    <w:rsid w:val="00F41D0F"/>
    <w:rsid w:val="00F546A3"/>
    <w:rsid w:val="00F81F17"/>
    <w:rsid w:val="00F827DE"/>
    <w:rsid w:val="00F841CB"/>
    <w:rsid w:val="00F92D5E"/>
    <w:rsid w:val="00F94F69"/>
    <w:rsid w:val="00FA7BDE"/>
    <w:rsid w:val="00FC105B"/>
    <w:rsid w:val="00FC404D"/>
    <w:rsid w:val="00FC6120"/>
    <w:rsid w:val="00FC78DF"/>
    <w:rsid w:val="00FD0A57"/>
    <w:rsid w:val="00FD0D25"/>
    <w:rsid w:val="00FE188A"/>
    <w:rsid w:val="00FF2B6A"/>
    <w:rsid w:val="00FF434C"/>
    <w:rsid w:val="00FF7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B5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74B5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tudyabroadfoundation.org/china/saf_programs/why_GAP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103</Words>
  <Characters>592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附件一、“与日本法政大学硕士生联合培养项目”报名表</dc:title>
  <dc:subject/>
  <dc:creator>XWW</dc:creator>
  <cp:keywords/>
  <dc:description/>
  <cp:lastModifiedBy>微软用户</cp:lastModifiedBy>
  <cp:revision>2</cp:revision>
  <dcterms:created xsi:type="dcterms:W3CDTF">2011-01-12T01:12:00Z</dcterms:created>
  <dcterms:modified xsi:type="dcterms:W3CDTF">2011-01-12T01:12:00Z</dcterms:modified>
</cp:coreProperties>
</file>